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31D" w:rsidRPr="00BE4224" w:rsidRDefault="00D4431D" w:rsidP="009624EC">
      <w:pPr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</w:t>
      </w:r>
      <w:r w:rsidRPr="00BE4224">
        <w:rPr>
          <w:rFonts w:ascii="Times New Roman" w:hAnsi="Times New Roman" w:cs="Times New Roman"/>
          <w:bCs/>
          <w:sz w:val="28"/>
          <w:szCs w:val="28"/>
        </w:rPr>
        <w:t>ПРИЛОЖЕНИЕ № 2</w:t>
      </w:r>
    </w:p>
    <w:p w:rsidR="00D4431D" w:rsidRDefault="00D4431D" w:rsidP="00975D3F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к</w:t>
      </w:r>
      <w:r w:rsidRPr="00BE4224">
        <w:rPr>
          <w:rFonts w:ascii="Times New Roman" w:hAnsi="Times New Roman" w:cs="Times New Roman"/>
          <w:bCs/>
          <w:sz w:val="28"/>
          <w:szCs w:val="28"/>
        </w:rPr>
        <w:t xml:space="preserve"> административному регламенту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</w:p>
    <w:p w:rsidR="00D4431D" w:rsidRDefault="00D4431D" w:rsidP="00975D3F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</w:t>
      </w:r>
      <w:r w:rsidRPr="00BE4224">
        <w:rPr>
          <w:rFonts w:ascii="Times New Roman" w:hAnsi="Times New Roman" w:cs="Times New Roman"/>
          <w:bCs/>
          <w:sz w:val="28"/>
          <w:szCs w:val="28"/>
        </w:rPr>
        <w:t>предоставления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1012B">
        <w:rPr>
          <w:rFonts w:ascii="Times New Roman" w:hAnsi="Times New Roman" w:cs="Times New Roman"/>
          <w:bCs/>
          <w:sz w:val="28"/>
          <w:szCs w:val="28"/>
        </w:rPr>
        <w:t xml:space="preserve">муниципальной услуги </w:t>
      </w: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:rsidR="00D4431D" w:rsidRDefault="00D4431D" w:rsidP="00975D3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>«Включение</w:t>
      </w:r>
      <w:r w:rsidRPr="00D1012B">
        <w:rPr>
          <w:rFonts w:ascii="Times New Roman" w:hAnsi="Times New Roman" w:cs="Times New Roman"/>
          <w:sz w:val="28"/>
          <w:szCs w:val="28"/>
        </w:rPr>
        <w:t xml:space="preserve"> в список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012B">
        <w:rPr>
          <w:rFonts w:ascii="Times New Roman" w:hAnsi="Times New Roman" w:cs="Times New Roman"/>
          <w:sz w:val="28"/>
          <w:szCs w:val="28"/>
        </w:rPr>
        <w:t xml:space="preserve">граждан, имеющих право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D4431D" w:rsidRDefault="00D4431D" w:rsidP="009624E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D1012B">
        <w:rPr>
          <w:rFonts w:ascii="Times New Roman" w:hAnsi="Times New Roman" w:cs="Times New Roman"/>
          <w:sz w:val="28"/>
          <w:szCs w:val="28"/>
        </w:rPr>
        <w:t>на приобретение жилья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012B">
        <w:rPr>
          <w:rFonts w:ascii="Times New Roman" w:hAnsi="Times New Roman" w:cs="Times New Roman"/>
          <w:sz w:val="28"/>
          <w:szCs w:val="28"/>
        </w:rPr>
        <w:t xml:space="preserve">экономического класса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D4431D" w:rsidRDefault="00D4431D" w:rsidP="009624E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D1012B">
        <w:rPr>
          <w:rFonts w:ascii="Times New Roman" w:hAnsi="Times New Roman" w:cs="Times New Roman"/>
          <w:sz w:val="28"/>
          <w:szCs w:val="28"/>
        </w:rPr>
        <w:t>в рамках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012B">
        <w:rPr>
          <w:rFonts w:ascii="Times New Roman" w:hAnsi="Times New Roman" w:cs="Times New Roman"/>
          <w:sz w:val="28"/>
          <w:szCs w:val="28"/>
        </w:rPr>
        <w:t xml:space="preserve">«Жилье для российской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431D" w:rsidRDefault="00D4431D" w:rsidP="009624E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D1012B">
        <w:rPr>
          <w:rFonts w:ascii="Times New Roman" w:hAnsi="Times New Roman" w:cs="Times New Roman"/>
          <w:sz w:val="28"/>
          <w:szCs w:val="28"/>
        </w:rPr>
        <w:t>семьи»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624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утвержденному п</w:t>
      </w:r>
      <w:r w:rsidRPr="00BE4224">
        <w:rPr>
          <w:rFonts w:ascii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4431D" w:rsidRDefault="00D4431D" w:rsidP="00172C99">
      <w:pPr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BE4224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Юго-Северного сельского           </w:t>
      </w:r>
    </w:p>
    <w:p w:rsidR="00D4431D" w:rsidRPr="00BE4224" w:rsidRDefault="00D4431D" w:rsidP="009624EC">
      <w:pPr>
        <w:ind w:left="360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BE4224">
        <w:rPr>
          <w:rFonts w:ascii="Times New Roman" w:hAnsi="Times New Roman" w:cs="Times New Roman"/>
          <w:sz w:val="28"/>
          <w:szCs w:val="28"/>
        </w:rPr>
        <w:t>Тихорецк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BE4224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D4431D" w:rsidRDefault="00D4431D" w:rsidP="009624EC">
      <w:pPr>
        <w:ind w:left="360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E4224">
        <w:rPr>
          <w:rFonts w:ascii="Times New Roman" w:hAnsi="Times New Roman" w:cs="Times New Roman"/>
          <w:sz w:val="28"/>
          <w:szCs w:val="28"/>
        </w:rPr>
        <w:t>от _________ № ____</w:t>
      </w:r>
    </w:p>
    <w:p w:rsidR="00D4431D" w:rsidRDefault="00D4431D" w:rsidP="00975D3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431D" w:rsidRDefault="00D4431D" w:rsidP="00975D3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0"/>
        <w:gridCol w:w="368"/>
        <w:gridCol w:w="1844"/>
        <w:gridCol w:w="28"/>
        <w:gridCol w:w="1421"/>
        <w:gridCol w:w="106"/>
        <w:gridCol w:w="153"/>
        <w:gridCol w:w="56"/>
        <w:gridCol w:w="738"/>
        <w:gridCol w:w="1082"/>
        <w:gridCol w:w="1163"/>
        <w:gridCol w:w="1053"/>
        <w:gridCol w:w="850"/>
        <w:gridCol w:w="14"/>
        <w:gridCol w:w="40"/>
        <w:gridCol w:w="22"/>
        <w:gridCol w:w="78"/>
        <w:gridCol w:w="96"/>
        <w:gridCol w:w="140"/>
      </w:tblGrid>
      <w:tr w:rsidR="00D4431D" w:rsidRPr="00EB6848" w:rsidTr="00F35DC2">
        <w:trPr>
          <w:gridAfter w:val="6"/>
          <w:wAfter w:w="390" w:type="dxa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</w:tc>
        <w:tc>
          <w:tcPr>
            <w:tcW w:w="49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>Главе муниципального образования</w:t>
            </w:r>
          </w:p>
        </w:tc>
      </w:tr>
      <w:tr w:rsidR="00D4431D" w:rsidRPr="00EB6848" w:rsidTr="00F35DC2">
        <w:trPr>
          <w:gridAfter w:val="6"/>
          <w:wAfter w:w="390" w:type="dxa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49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</w:tr>
      <w:tr w:rsidR="00D4431D" w:rsidRPr="00EB6848" w:rsidTr="00F35DC2">
        <w:trPr>
          <w:gridAfter w:val="6"/>
          <w:wAfter w:w="390" w:type="dxa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49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>(наименование городского округа, городского или сельского поселения)</w:t>
            </w:r>
          </w:p>
        </w:tc>
      </w:tr>
      <w:tr w:rsidR="00D4431D" w:rsidRPr="00EB6848" w:rsidTr="00F35DC2">
        <w:trPr>
          <w:gridAfter w:val="6"/>
          <w:wAfter w:w="390" w:type="dxa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49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</w:tr>
      <w:tr w:rsidR="00D4431D" w:rsidRPr="00EB6848" w:rsidTr="00F35DC2">
        <w:trPr>
          <w:gridAfter w:val="6"/>
          <w:wAfter w:w="390" w:type="dxa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49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>(Ф.И.О. главы муниципального образования)</w:t>
            </w:r>
          </w:p>
        </w:tc>
      </w:tr>
      <w:tr w:rsidR="00D4431D" w:rsidRPr="00EB6848" w:rsidTr="00F35DC2">
        <w:trPr>
          <w:gridAfter w:val="6"/>
          <w:wAfter w:w="390" w:type="dxa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49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>от гражданина(ки)_______________________</w:t>
            </w:r>
          </w:p>
        </w:tc>
      </w:tr>
      <w:tr w:rsidR="00D4431D" w:rsidRPr="00EB6848" w:rsidTr="00F35DC2">
        <w:trPr>
          <w:gridAfter w:val="6"/>
          <w:wAfter w:w="390" w:type="dxa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18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30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>(фамилия)</w:t>
            </w:r>
          </w:p>
        </w:tc>
      </w:tr>
      <w:tr w:rsidR="00D4431D" w:rsidRPr="00EB6848" w:rsidTr="00F35DC2">
        <w:trPr>
          <w:gridAfter w:val="6"/>
          <w:wAfter w:w="390" w:type="dxa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49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</w:tr>
      <w:tr w:rsidR="00D4431D" w:rsidRPr="00EB6848" w:rsidTr="00F35DC2">
        <w:trPr>
          <w:gridAfter w:val="6"/>
          <w:wAfter w:w="390" w:type="dxa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49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>(имя)</w:t>
            </w:r>
          </w:p>
        </w:tc>
      </w:tr>
      <w:tr w:rsidR="00D4431D" w:rsidRPr="00EB6848" w:rsidTr="00F35DC2"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509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</w:tr>
      <w:tr w:rsidR="00D4431D" w:rsidRPr="00EB6848" w:rsidTr="00F35DC2">
        <w:trPr>
          <w:gridAfter w:val="6"/>
          <w:wAfter w:w="390" w:type="dxa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49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>(отчество)</w:t>
            </w:r>
          </w:p>
        </w:tc>
      </w:tr>
      <w:tr w:rsidR="00D4431D" w:rsidRPr="00EB6848" w:rsidTr="00F35DC2">
        <w:trPr>
          <w:gridAfter w:val="6"/>
          <w:wAfter w:w="390" w:type="dxa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49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1"/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>постоянно проживающего по адресу:</w:t>
            </w:r>
          </w:p>
        </w:tc>
      </w:tr>
      <w:tr w:rsidR="00D4431D" w:rsidRPr="00EB6848" w:rsidTr="00F35DC2">
        <w:trPr>
          <w:gridAfter w:val="6"/>
          <w:wAfter w:w="390" w:type="dxa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49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</w:tr>
      <w:tr w:rsidR="00D4431D" w:rsidRPr="00EB6848" w:rsidTr="00F35DC2">
        <w:trPr>
          <w:gridAfter w:val="6"/>
          <w:wAfter w:w="390" w:type="dxa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494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>(почтовый индекс, населенный пункт,</w:t>
            </w:r>
          </w:p>
        </w:tc>
      </w:tr>
      <w:tr w:rsidR="00D4431D" w:rsidRPr="00EB6848" w:rsidTr="00F35DC2"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509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</w:tr>
      <w:tr w:rsidR="00D4431D" w:rsidRPr="00EB6848" w:rsidTr="00F35DC2">
        <w:trPr>
          <w:gridAfter w:val="6"/>
          <w:wAfter w:w="390" w:type="dxa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49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>улица, номер дома, корпуса, квартиры)</w:t>
            </w:r>
          </w:p>
        </w:tc>
      </w:tr>
      <w:tr w:rsidR="00D4431D" w:rsidRPr="00EB6848" w:rsidTr="00F35DC2">
        <w:trPr>
          <w:gridAfter w:val="3"/>
          <w:wAfter w:w="314" w:type="dxa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501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0"/>
              <w:ind w:right="-2410"/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>номера телефонов:</w:t>
            </w:r>
          </w:p>
          <w:p w:rsidR="00D4431D" w:rsidRPr="00EB6848" w:rsidRDefault="00D4431D" w:rsidP="00F35DC2">
            <w:pPr>
              <w:pStyle w:val="a0"/>
              <w:ind w:right="-2410"/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>домашнего ______________________________</w:t>
            </w:r>
          </w:p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>рабочего________________________________</w:t>
            </w:r>
          </w:p>
          <w:p w:rsidR="00D4431D" w:rsidRPr="00EB6848" w:rsidRDefault="00D4431D" w:rsidP="00F35DC2">
            <w:pPr>
              <w:ind w:firstLine="0"/>
            </w:pPr>
            <w:r w:rsidRPr="00EB6848">
              <w:rPr>
                <w:rFonts w:ascii="Times New Roman" w:hAnsi="Times New Roman" w:cs="Times New Roman"/>
              </w:rPr>
              <w:t>мобильного_____________________________</w:t>
            </w:r>
          </w:p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</w:tr>
      <w:tr w:rsidR="00D4431D" w:rsidRPr="00EB6848" w:rsidTr="00F35DC2">
        <w:trPr>
          <w:gridAfter w:val="13"/>
          <w:wAfter w:w="5485" w:type="dxa"/>
        </w:trPr>
        <w:tc>
          <w:tcPr>
            <w:tcW w:w="27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 xml:space="preserve">      </w:t>
            </w:r>
          </w:p>
        </w:tc>
      </w:tr>
      <w:tr w:rsidR="00D4431D" w:rsidRPr="00EB6848" w:rsidTr="00F35DC2">
        <w:trPr>
          <w:gridAfter w:val="6"/>
          <w:wAfter w:w="390" w:type="dxa"/>
        </w:trPr>
        <w:tc>
          <w:tcPr>
            <w:tcW w:w="942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Heading1"/>
              <w:rPr>
                <w:rFonts w:ascii="Times New Roman" w:hAnsi="Times New Roman" w:cs="Times New Roman"/>
                <w:b w:val="0"/>
                <w:color w:val="auto"/>
              </w:rPr>
            </w:pPr>
            <w:r w:rsidRPr="00EB6848">
              <w:rPr>
                <w:rFonts w:ascii="Times New Roman" w:hAnsi="Times New Roman" w:cs="Times New Roman"/>
                <w:b w:val="0"/>
                <w:color w:val="auto"/>
              </w:rPr>
              <w:t>ЗАЯВЛЕНИЕ</w:t>
            </w:r>
          </w:p>
        </w:tc>
      </w:tr>
      <w:tr w:rsidR="00D4431D" w:rsidRPr="00EB6848" w:rsidTr="00F35DC2">
        <w:trPr>
          <w:gridAfter w:val="6"/>
          <w:wAfter w:w="390" w:type="dxa"/>
          <w:trHeight w:val="252"/>
        </w:trPr>
        <w:tc>
          <w:tcPr>
            <w:tcW w:w="942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0"/>
              <w:ind w:firstLine="885"/>
              <w:jc w:val="center"/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>Прошу включить меня / мою семью из____________________________ человек,</w:t>
            </w:r>
          </w:p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>проживающих совместно со мной, в том числе:</w:t>
            </w:r>
          </w:p>
          <w:p w:rsidR="00D4431D" w:rsidRPr="00EB6848" w:rsidRDefault="00D4431D" w:rsidP="00F35DC2">
            <w:pPr>
              <w:pStyle w:val="a0"/>
              <w:jc w:val="center"/>
            </w:pPr>
          </w:p>
        </w:tc>
      </w:tr>
      <w:tr w:rsidR="00D4431D" w:rsidRPr="00EB6848" w:rsidTr="00F35DC2">
        <w:trPr>
          <w:gridAfter w:val="4"/>
          <w:wAfter w:w="336" w:type="dxa"/>
        </w:trPr>
        <w:tc>
          <w:tcPr>
            <w:tcW w:w="9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31D" w:rsidRPr="00EB6848" w:rsidRDefault="00D4431D" w:rsidP="00F35DC2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>№</w:t>
            </w:r>
            <w:r w:rsidRPr="00EB6848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3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31D" w:rsidRPr="00EB6848" w:rsidRDefault="00D4431D" w:rsidP="00F35DC2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>Фамилия, имя, отчество (полностью) заявителя и членов его семьи</w:t>
            </w: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31D" w:rsidRPr="00EB6848" w:rsidRDefault="00D4431D" w:rsidP="00F35DC2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>Дата рождения (число, месяц, год)</w:t>
            </w: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31D" w:rsidRPr="00EB6848" w:rsidRDefault="00D4431D" w:rsidP="00F35DC2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>Родственные отношения членов семьи по отношению к заявителю</w:t>
            </w:r>
          </w:p>
        </w:tc>
        <w:tc>
          <w:tcPr>
            <w:tcW w:w="1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431D" w:rsidRPr="00EB6848" w:rsidRDefault="00D4431D" w:rsidP="00F35DC2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 xml:space="preserve">Категория, к которой отнесен гражданин </w:t>
            </w:r>
            <w:hyperlink w:anchor="sub_1111" w:history="1">
              <w:r w:rsidRPr="00EB6848">
                <w:rPr>
                  <w:rStyle w:val="a"/>
                  <w:rFonts w:ascii="Times New Roman" w:hAnsi="Times New Roman"/>
                  <w:b w:val="0"/>
                </w:rPr>
                <w:t>*</w:t>
              </w:r>
            </w:hyperlink>
          </w:p>
        </w:tc>
      </w:tr>
      <w:tr w:rsidR="00D4431D" w:rsidRPr="00EB6848" w:rsidTr="00F35DC2">
        <w:trPr>
          <w:gridAfter w:val="4"/>
          <w:wAfter w:w="336" w:type="dxa"/>
        </w:trPr>
        <w:tc>
          <w:tcPr>
            <w:tcW w:w="9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31D" w:rsidRPr="00EB6848" w:rsidRDefault="00D4431D" w:rsidP="00F35DC2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31D" w:rsidRPr="00EB6848" w:rsidRDefault="00D4431D" w:rsidP="00F35DC2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31D" w:rsidRPr="00EB6848" w:rsidRDefault="00D4431D" w:rsidP="00F35DC2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31D" w:rsidRPr="00EB6848" w:rsidRDefault="00D4431D" w:rsidP="00F35DC2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431D" w:rsidRPr="00EB6848" w:rsidRDefault="00D4431D" w:rsidP="00F35DC2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>5</w:t>
            </w:r>
          </w:p>
        </w:tc>
      </w:tr>
      <w:tr w:rsidR="00D4431D" w:rsidRPr="00EB6848" w:rsidTr="00F35DC2">
        <w:trPr>
          <w:gridAfter w:val="4"/>
          <w:wAfter w:w="336" w:type="dxa"/>
        </w:trPr>
        <w:tc>
          <w:tcPr>
            <w:tcW w:w="9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3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1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</w:tr>
      <w:tr w:rsidR="00D4431D" w:rsidRPr="00EB6848" w:rsidTr="00F35DC2">
        <w:trPr>
          <w:gridAfter w:val="4"/>
          <w:wAfter w:w="336" w:type="dxa"/>
        </w:trPr>
        <w:tc>
          <w:tcPr>
            <w:tcW w:w="9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3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1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</w:tr>
      <w:tr w:rsidR="00D4431D" w:rsidRPr="00EB6848" w:rsidTr="00F35DC2">
        <w:trPr>
          <w:gridAfter w:val="6"/>
          <w:wAfter w:w="390" w:type="dxa"/>
        </w:trPr>
        <w:tc>
          <w:tcPr>
            <w:tcW w:w="942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D4431D" w:rsidRPr="00EB6848" w:rsidRDefault="00D4431D" w:rsidP="00001CF0">
            <w:pPr>
              <w:jc w:val="center"/>
              <w:rPr>
                <w:rFonts w:ascii="Times New Roman" w:hAnsi="Times New Roman" w:cs="Times New Roman"/>
              </w:rPr>
            </w:pPr>
            <w:bookmarkStart w:id="0" w:name="sub_1111"/>
            <w:r w:rsidRPr="00EB6848">
              <w:rPr>
                <w:rFonts w:ascii="Times New Roman" w:hAnsi="Times New Roman" w:cs="Times New Roman"/>
              </w:rPr>
              <w:t>2</w:t>
            </w:r>
          </w:p>
          <w:p w:rsidR="00D4431D" w:rsidRPr="00EB6848" w:rsidRDefault="00D4431D" w:rsidP="00F35DC2">
            <w:pPr>
              <w:rPr>
                <w:rFonts w:ascii="Times New Roman" w:hAnsi="Times New Roman" w:cs="Times New Roman"/>
              </w:rPr>
            </w:pPr>
          </w:p>
          <w:p w:rsidR="00D4431D" w:rsidRPr="00EB6848" w:rsidRDefault="00D4431D" w:rsidP="00F35DC2">
            <w:pPr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 xml:space="preserve">* Указывается категория, установленная </w:t>
            </w:r>
            <w:hyperlink r:id="rId6" w:history="1">
              <w:r w:rsidRPr="00EB6848">
                <w:rPr>
                  <w:rStyle w:val="a"/>
                  <w:rFonts w:ascii="Times New Roman" w:hAnsi="Times New Roman"/>
                  <w:b w:val="0"/>
                  <w:color w:val="auto"/>
                </w:rPr>
                <w:t>Законом</w:t>
              </w:r>
            </w:hyperlink>
            <w:r w:rsidRPr="00EB6848">
              <w:rPr>
                <w:rFonts w:ascii="Times New Roman" w:hAnsi="Times New Roman" w:cs="Times New Roman"/>
              </w:rPr>
              <w:t xml:space="preserve"> Краснодарского края                             от 5 ноября 2014 года № 3050-КЗ «Об установлении категорий граждан, имеющих право на приобретение жилья экономического класса,  порядка  формирования списков таких граждан и  сводного по Краснодарскому краю реестра таких граждан при реализации программы «Жилье для российской семьи» в рамках государственной программы Российской Федерации «Обеспечение доступным и комфортным жильем и коммунальными услугами граждан Российской Федерации</w:t>
            </w:r>
            <w:bookmarkEnd w:id="0"/>
            <w:r w:rsidRPr="00EB6848">
              <w:rPr>
                <w:rFonts w:ascii="Times New Roman" w:hAnsi="Times New Roman" w:cs="Times New Roman"/>
              </w:rPr>
              <w:t>»</w:t>
            </w:r>
          </w:p>
        </w:tc>
      </w:tr>
      <w:tr w:rsidR="00D4431D" w:rsidRPr="00EB6848" w:rsidTr="00F35DC2">
        <w:trPr>
          <w:gridAfter w:val="6"/>
          <w:wAfter w:w="390" w:type="dxa"/>
        </w:trPr>
        <w:tc>
          <w:tcPr>
            <w:tcW w:w="942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ind w:firstLine="0"/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>в список граждан, имеющих право на приобретение жилья экономического класса в рамках программы «Жилье для российской семьи», реализуемой на территории Краснодарского края.</w:t>
            </w:r>
          </w:p>
          <w:p w:rsidR="00D4431D" w:rsidRPr="00EB6848" w:rsidRDefault="00D4431D" w:rsidP="00F35DC2">
            <w:pPr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>Мне известны основания принятия администрацией поселения решения об отказе во включении меня в список граждан, имеющих право на приобретение жилья экономического класса в рамках программы «Жилье для российской семьи».</w:t>
            </w:r>
          </w:p>
          <w:p w:rsidR="00D4431D" w:rsidRPr="00EB6848" w:rsidRDefault="00D4431D" w:rsidP="00F35DC2">
            <w:pPr>
              <w:tabs>
                <w:tab w:val="left" w:pos="5232"/>
                <w:tab w:val="left" w:pos="5846"/>
              </w:tabs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>Мне известно, что в случае выявления после включения меня в список граждан, имеющих право на приобретение жилья экономического класса в рамках программы, недостоверности в представленных документах и сведениях я буду исключен (исключена) из такого списка.</w:t>
            </w:r>
          </w:p>
          <w:p w:rsidR="00D4431D" w:rsidRPr="00EB6848" w:rsidRDefault="00D4431D" w:rsidP="00F35DC2">
            <w:pPr>
              <w:tabs>
                <w:tab w:val="left" w:pos="5232"/>
                <w:tab w:val="left" w:pos="5846"/>
              </w:tabs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>Подтверждаю, что не являюсь членом жилищно-строительного кооператива, созданного в целях обеспечения жилыми помещениями отдельных категорий граждан в соответствии с Федеральными законами от 24 июля 2008 года № 161-ФЗ «О содействии развитию жилищного строительства» и от 25 октября 2001 года № 137-ФЗ «О введении в действие Земельного кодекса Российской Федерации», и права на приобретение жилья экономического класса в соответствии с Федеральным законом от 24 июля 2008 года           № 161-ФЗ «О содействии развитию жилищного строительства».</w:t>
            </w:r>
          </w:p>
          <w:p w:rsidR="00D4431D" w:rsidRPr="00EB6848" w:rsidRDefault="00D4431D" w:rsidP="00F35DC2">
            <w:pPr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>Согласие на обработку персональных данных прилагается.</w:t>
            </w:r>
          </w:p>
        </w:tc>
      </w:tr>
      <w:tr w:rsidR="00D4431D" w:rsidRPr="00EB6848" w:rsidTr="00001CF0">
        <w:trPr>
          <w:gridAfter w:val="6"/>
          <w:wAfter w:w="390" w:type="dxa"/>
          <w:trHeight w:val="928"/>
        </w:trPr>
        <w:tc>
          <w:tcPr>
            <w:tcW w:w="9422" w:type="dxa"/>
            <w:gridSpan w:val="13"/>
            <w:tcBorders>
              <w:top w:val="nil"/>
              <w:left w:val="nil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>Для приобретения жилья экономического класса я нуждаюсь / не нуждаюсь в  предоставлении ипотечного кредита (займа).                         (нужное подчеркнуть)</w:t>
            </w:r>
          </w:p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>Предполагаю приобрести жилье экономического класса в проекте жилищного строительства,</w:t>
            </w:r>
          </w:p>
        </w:tc>
      </w:tr>
      <w:tr w:rsidR="00D4431D" w:rsidRPr="00EB6848" w:rsidTr="00F35DC2">
        <w:trPr>
          <w:gridAfter w:val="1"/>
          <w:wAfter w:w="140" w:type="dxa"/>
        </w:trPr>
        <w:tc>
          <w:tcPr>
            <w:tcW w:w="28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>реализуемого по адресу:</w:t>
            </w:r>
          </w:p>
        </w:tc>
        <w:tc>
          <w:tcPr>
            <w:tcW w:w="663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>.</w:t>
            </w:r>
          </w:p>
        </w:tc>
      </w:tr>
      <w:tr w:rsidR="00D4431D" w:rsidRPr="00EB6848" w:rsidTr="00F35DC2">
        <w:trPr>
          <w:gridAfter w:val="6"/>
          <w:wAfter w:w="390" w:type="dxa"/>
        </w:trPr>
        <w:tc>
          <w:tcPr>
            <w:tcW w:w="942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>К заявлению прилагаю следующие документы:</w:t>
            </w:r>
          </w:p>
        </w:tc>
      </w:tr>
      <w:tr w:rsidR="00D4431D" w:rsidRPr="00EB6848" w:rsidTr="00F35DC2">
        <w:trPr>
          <w:gridAfter w:val="6"/>
          <w:wAfter w:w="390" w:type="dxa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86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</w:tr>
      <w:tr w:rsidR="00D4431D" w:rsidRPr="00EB6848" w:rsidTr="00F35DC2">
        <w:trPr>
          <w:gridAfter w:val="6"/>
          <w:wAfter w:w="390" w:type="dxa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86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</w:tr>
      <w:tr w:rsidR="00D4431D" w:rsidRPr="00EB6848" w:rsidTr="00F35DC2">
        <w:trPr>
          <w:gridAfter w:val="6"/>
          <w:wAfter w:w="390" w:type="dxa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01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>и т.д.</w:t>
            </w:r>
          </w:p>
        </w:tc>
      </w:tr>
      <w:tr w:rsidR="00D4431D" w:rsidRPr="00EB6848" w:rsidTr="00F35DC2">
        <w:trPr>
          <w:gridAfter w:val="6"/>
          <w:wAfter w:w="390" w:type="dxa"/>
        </w:trPr>
        <w:tc>
          <w:tcPr>
            <w:tcW w:w="453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48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431D" w:rsidRPr="00EB6848" w:rsidRDefault="00D4431D" w:rsidP="00F35DC2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>Подписи</w:t>
            </w:r>
          </w:p>
          <w:p w:rsidR="00D4431D" w:rsidRPr="00EB6848" w:rsidRDefault="00D4431D" w:rsidP="00F35DC2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>заявителя и всех дееспособных</w:t>
            </w:r>
          </w:p>
          <w:p w:rsidR="00D4431D" w:rsidRPr="00EB6848" w:rsidRDefault="00D4431D" w:rsidP="00F35DC2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>членов его семьи</w:t>
            </w:r>
          </w:p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</w:tr>
      <w:tr w:rsidR="00D4431D" w:rsidRPr="00EB6848" w:rsidTr="00F35DC2">
        <w:trPr>
          <w:gridAfter w:val="6"/>
          <w:wAfter w:w="390" w:type="dxa"/>
        </w:trPr>
        <w:tc>
          <w:tcPr>
            <w:tcW w:w="453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48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>(Ф.И.О.)</w:t>
            </w:r>
          </w:p>
        </w:tc>
      </w:tr>
      <w:tr w:rsidR="00D4431D" w:rsidRPr="00EB6848" w:rsidTr="00F35DC2">
        <w:trPr>
          <w:gridAfter w:val="6"/>
          <w:wAfter w:w="390" w:type="dxa"/>
        </w:trPr>
        <w:tc>
          <w:tcPr>
            <w:tcW w:w="453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48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>(Ф.И.О.)</w:t>
            </w:r>
          </w:p>
        </w:tc>
      </w:tr>
      <w:tr w:rsidR="00D4431D" w:rsidRPr="00EB6848" w:rsidTr="00F35DC2">
        <w:trPr>
          <w:gridAfter w:val="6"/>
          <w:wAfter w:w="390" w:type="dxa"/>
        </w:trPr>
        <w:tc>
          <w:tcPr>
            <w:tcW w:w="453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488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>(Ф.И.О.)</w:t>
            </w:r>
          </w:p>
        </w:tc>
      </w:tr>
      <w:tr w:rsidR="00D4431D" w:rsidRPr="00EB6848" w:rsidTr="00F35DC2">
        <w:trPr>
          <w:gridAfter w:val="6"/>
          <w:wAfter w:w="390" w:type="dxa"/>
        </w:trPr>
        <w:tc>
          <w:tcPr>
            <w:tcW w:w="453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  <w:tc>
          <w:tcPr>
            <w:tcW w:w="48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0"/>
              <w:rPr>
                <w:rFonts w:ascii="Times New Roman" w:hAnsi="Times New Roman" w:cs="Times New Roman"/>
              </w:rPr>
            </w:pPr>
          </w:p>
        </w:tc>
      </w:tr>
    </w:tbl>
    <w:p w:rsidR="00D4431D" w:rsidRPr="00BE4224" w:rsidRDefault="00D4431D" w:rsidP="00975D3F">
      <w:pPr>
        <w:ind w:firstLine="0"/>
        <w:rPr>
          <w:rFonts w:ascii="Times New Roman" w:hAnsi="Times New Roman" w:cs="Times New Roman"/>
        </w:rPr>
      </w:pPr>
    </w:p>
    <w:tbl>
      <w:tblPr>
        <w:tblW w:w="13539" w:type="dxa"/>
        <w:tblInd w:w="108" w:type="dxa"/>
        <w:tblLook w:val="0000"/>
      </w:tblPr>
      <w:tblGrid>
        <w:gridCol w:w="10206"/>
        <w:gridCol w:w="3333"/>
      </w:tblGrid>
      <w:tr w:rsidR="00D4431D" w:rsidRPr="00EB6848" w:rsidTr="00F35DC2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1"/>
              <w:tabs>
                <w:tab w:val="left" w:pos="9957"/>
              </w:tabs>
              <w:rPr>
                <w:rFonts w:ascii="Times New Roman" w:hAnsi="Times New Roman" w:cs="Times New Roman"/>
              </w:rPr>
            </w:pPr>
            <w:r w:rsidRPr="00EB6848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«___»______________ г.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D4431D" w:rsidRPr="00EB6848" w:rsidRDefault="00D4431D" w:rsidP="00F35DC2">
            <w:pPr>
              <w:pStyle w:val="a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D4431D" w:rsidRDefault="00D4431D" w:rsidP="00975D3F"/>
    <w:sectPr w:rsidR="00D4431D" w:rsidSect="009B52C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31D" w:rsidRDefault="00D4431D" w:rsidP="00975D3F">
      <w:r>
        <w:separator/>
      </w:r>
    </w:p>
  </w:endnote>
  <w:endnote w:type="continuationSeparator" w:id="0">
    <w:p w:rsidR="00D4431D" w:rsidRDefault="00D4431D" w:rsidP="00975D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31D" w:rsidRDefault="00D4431D" w:rsidP="00975D3F">
      <w:r>
        <w:separator/>
      </w:r>
    </w:p>
  </w:footnote>
  <w:footnote w:type="continuationSeparator" w:id="0">
    <w:p w:rsidR="00D4431D" w:rsidRDefault="00D4431D" w:rsidP="00975D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31D" w:rsidRDefault="00D4431D">
    <w:pPr>
      <w:pStyle w:val="Header"/>
      <w:jc w:val="center"/>
    </w:pPr>
  </w:p>
  <w:p w:rsidR="00D4431D" w:rsidRDefault="00D4431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5D3F"/>
    <w:rsid w:val="00001CF0"/>
    <w:rsid w:val="00036310"/>
    <w:rsid w:val="00045D91"/>
    <w:rsid w:val="00172C99"/>
    <w:rsid w:val="00394CC7"/>
    <w:rsid w:val="00641D6A"/>
    <w:rsid w:val="006F01FD"/>
    <w:rsid w:val="00700ECB"/>
    <w:rsid w:val="008211B1"/>
    <w:rsid w:val="008568FB"/>
    <w:rsid w:val="009259EC"/>
    <w:rsid w:val="009624EC"/>
    <w:rsid w:val="00975D3F"/>
    <w:rsid w:val="009B52C0"/>
    <w:rsid w:val="00BE4224"/>
    <w:rsid w:val="00D1012B"/>
    <w:rsid w:val="00D4431D"/>
    <w:rsid w:val="00EB6848"/>
    <w:rsid w:val="00F35DC2"/>
    <w:rsid w:val="00FF2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D3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75D3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75D3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a">
    <w:name w:val="Гипертекстовая ссылка"/>
    <w:basedOn w:val="DefaultParagraphFont"/>
    <w:uiPriority w:val="99"/>
    <w:rsid w:val="00975D3F"/>
    <w:rPr>
      <w:rFonts w:cs="Times New Roman"/>
      <w:b/>
      <w:color w:val="106BBE"/>
    </w:rPr>
  </w:style>
  <w:style w:type="paragraph" w:customStyle="1" w:styleId="a0">
    <w:name w:val="Нормальный (таблица)"/>
    <w:basedOn w:val="Normal"/>
    <w:next w:val="Normal"/>
    <w:uiPriority w:val="99"/>
    <w:rsid w:val="00975D3F"/>
    <w:pPr>
      <w:ind w:firstLine="0"/>
    </w:pPr>
  </w:style>
  <w:style w:type="paragraph" w:customStyle="1" w:styleId="a1">
    <w:name w:val="Прижатый влево"/>
    <w:basedOn w:val="Normal"/>
    <w:next w:val="Normal"/>
    <w:uiPriority w:val="99"/>
    <w:rsid w:val="00975D3F"/>
    <w:pPr>
      <w:ind w:firstLine="0"/>
      <w:jc w:val="left"/>
    </w:pPr>
  </w:style>
  <w:style w:type="paragraph" w:styleId="Header">
    <w:name w:val="header"/>
    <w:basedOn w:val="Normal"/>
    <w:link w:val="HeaderChar"/>
    <w:uiPriority w:val="99"/>
    <w:rsid w:val="00975D3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75D3F"/>
    <w:rPr>
      <w:rFonts w:ascii="Arial" w:hAnsi="Arial" w:cs="Arial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975D3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75D3F"/>
    <w:rPr>
      <w:rFonts w:ascii="Arial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36876274.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2</Pages>
  <Words>611</Words>
  <Characters>3484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DmitrievaYUP</dc:creator>
  <cp:keywords/>
  <dc:description/>
  <cp:lastModifiedBy>Адм</cp:lastModifiedBy>
  <cp:revision>7</cp:revision>
  <cp:lastPrinted>2015-09-02T07:10:00Z</cp:lastPrinted>
  <dcterms:created xsi:type="dcterms:W3CDTF">2015-06-30T14:47:00Z</dcterms:created>
  <dcterms:modified xsi:type="dcterms:W3CDTF">2015-09-02T07:10:00Z</dcterms:modified>
</cp:coreProperties>
</file>